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AEBAF" w14:textId="45113737" w:rsidR="00BA00AB" w:rsidRDefault="004B1CD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CLOTHESALE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14:paraId="40802268" w14:textId="0EB4B911" w:rsidR="004B1CD8" w:rsidRDefault="004B1CD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C6704" w14:textId="3078D3E1" w:rsidR="004B1CD8" w:rsidRDefault="004B1CD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BF9A7D" w14:textId="77777777" w:rsidR="004B1CD8" w:rsidRDefault="004B1CD8" w:rsidP="004B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Warwickshire and Leicestershire.</w:t>
      </w:r>
    </w:p>
    <w:p w14:paraId="489693E9" w14:textId="619F4C8F" w:rsidR="004B1CD8" w:rsidRDefault="004B1CD8" w:rsidP="004B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1422-30 p.</w:t>
      </w:r>
      <w:r>
        <w:rPr>
          <w:rFonts w:ascii="Times New Roman" w:hAnsi="Times New Roman" w:cs="Times New Roman"/>
          <w:sz w:val="24"/>
          <w:szCs w:val="24"/>
        </w:rPr>
        <w:t>117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3B53E11" w14:textId="77777777" w:rsidR="004B1CD8" w:rsidRDefault="004B1CD8" w:rsidP="004B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AE5A5" w14:textId="77777777" w:rsidR="004B1CD8" w:rsidRDefault="004B1CD8" w:rsidP="004B1C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6526E5" w14:textId="01E8D21F" w:rsidR="004B1CD8" w:rsidRPr="004B1CD8" w:rsidRDefault="004B1CD8" w:rsidP="004B1C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October 2021</w:t>
      </w:r>
    </w:p>
    <w:sectPr w:rsidR="004B1CD8" w:rsidRPr="004B1C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E6E2E" w14:textId="77777777" w:rsidR="004B1CD8" w:rsidRDefault="004B1CD8" w:rsidP="009139A6">
      <w:r>
        <w:separator/>
      </w:r>
    </w:p>
  </w:endnote>
  <w:endnote w:type="continuationSeparator" w:id="0">
    <w:p w14:paraId="47BD4FA7" w14:textId="77777777" w:rsidR="004B1CD8" w:rsidRDefault="004B1C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3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F02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8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07F9A" w14:textId="77777777" w:rsidR="004B1CD8" w:rsidRDefault="004B1CD8" w:rsidP="009139A6">
      <w:r>
        <w:separator/>
      </w:r>
    </w:p>
  </w:footnote>
  <w:footnote w:type="continuationSeparator" w:id="0">
    <w:p w14:paraId="1CB570DC" w14:textId="77777777" w:rsidR="004B1CD8" w:rsidRDefault="004B1C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075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4A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D5C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CD8"/>
    <w:rsid w:val="000666E0"/>
    <w:rsid w:val="002510B7"/>
    <w:rsid w:val="004B1C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5A74"/>
  <w15:chartTrackingRefBased/>
  <w15:docId w15:val="{5EB13984-376E-44E9-992E-1694704E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2021-10-10T20:48:00Z</dcterms:created>
  <dcterms:modified xsi:type="dcterms:W3CDTF">2021-10-10T20:49:00Z</dcterms:modified>
</cp:coreProperties>
</file>